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4C4EA4" w14:textId="77777777" w:rsidR="00683B10" w:rsidRDefault="00683B10" w:rsidP="00683B1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MARTYN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5671CB5C" w14:textId="77777777" w:rsidR="00683B10" w:rsidRDefault="00683B10" w:rsidP="00683B1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Chalk.</w:t>
      </w:r>
    </w:p>
    <w:p w14:paraId="669363D5" w14:textId="77777777" w:rsidR="00683B10" w:rsidRDefault="00683B10" w:rsidP="00683B1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3F69D34C" w14:textId="77777777" w:rsidR="00683B10" w:rsidRDefault="00683B10" w:rsidP="00683B1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59DBDA2F" w14:textId="77777777" w:rsidR="00683B10" w:rsidRDefault="00683B10" w:rsidP="00683B1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Kent the moiety of the taxes of a fifteenth and a tenth which were granted to the King at the last Parliament.   (C.F.R. 1405-13 p.182)</w:t>
      </w:r>
    </w:p>
    <w:p w14:paraId="624E132A" w14:textId="77777777" w:rsidR="00683B10" w:rsidRDefault="00683B10" w:rsidP="00683B1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8422725" w14:textId="77777777" w:rsidR="00683B10" w:rsidRDefault="00683B10" w:rsidP="00683B1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CE49E11" w14:textId="77777777" w:rsidR="00683B10" w:rsidRDefault="00683B10" w:rsidP="00683B1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 2023</w:t>
      </w:r>
    </w:p>
    <w:p w14:paraId="72030DE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370A04" w14:textId="77777777" w:rsidR="00683B10" w:rsidRDefault="00683B10" w:rsidP="009139A6">
      <w:r>
        <w:separator/>
      </w:r>
    </w:p>
  </w:endnote>
  <w:endnote w:type="continuationSeparator" w:id="0">
    <w:p w14:paraId="7105E7BA" w14:textId="77777777" w:rsidR="00683B10" w:rsidRDefault="00683B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69CD3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B0D4A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B65D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79573B" w14:textId="77777777" w:rsidR="00683B10" w:rsidRDefault="00683B10" w:rsidP="009139A6">
      <w:r>
        <w:separator/>
      </w:r>
    </w:p>
  </w:footnote>
  <w:footnote w:type="continuationSeparator" w:id="0">
    <w:p w14:paraId="30CCC800" w14:textId="77777777" w:rsidR="00683B10" w:rsidRDefault="00683B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084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61DE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C9BF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B10"/>
    <w:rsid w:val="000666E0"/>
    <w:rsid w:val="002510B7"/>
    <w:rsid w:val="00270799"/>
    <w:rsid w:val="005C130B"/>
    <w:rsid w:val="00683B10"/>
    <w:rsid w:val="00825DF0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9A0C7"/>
  <w15:chartTrackingRefBased/>
  <w15:docId w15:val="{4E861BB8-B2EB-4E7E-A6EA-63463E81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B10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47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2024-10-16T13:12:00Z</dcterms:created>
  <dcterms:modified xsi:type="dcterms:W3CDTF">2024-10-16T13:59:00Z</dcterms:modified>
</cp:coreProperties>
</file>